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17D76" w14:textId="77777777" w:rsidR="00506F44" w:rsidRDefault="00506F44" w:rsidP="00506F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FRENGE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fl.1429-32)</w:t>
      </w:r>
    </w:p>
    <w:p w14:paraId="7146D42F" w14:textId="77777777" w:rsidR="00506F44" w:rsidRDefault="00506F44" w:rsidP="00506F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Church, Ashby, Norfolk.</w:t>
      </w:r>
    </w:p>
    <w:p w14:paraId="45470862" w14:textId="77777777" w:rsidR="00506F44" w:rsidRDefault="00506F44" w:rsidP="00506F44">
      <w:pPr>
        <w:pStyle w:val="NoSpacing"/>
        <w:jc w:val="both"/>
        <w:rPr>
          <w:rFonts w:cs="Times New Roman"/>
          <w:szCs w:val="24"/>
        </w:rPr>
      </w:pPr>
    </w:p>
    <w:p w14:paraId="51197470" w14:textId="77777777" w:rsidR="00506F44" w:rsidRDefault="00506F44" w:rsidP="00506F44">
      <w:pPr>
        <w:pStyle w:val="NoSpacing"/>
        <w:jc w:val="both"/>
        <w:rPr>
          <w:rFonts w:cs="Times New Roman"/>
          <w:szCs w:val="24"/>
        </w:rPr>
      </w:pPr>
    </w:p>
    <w:p w14:paraId="5894C88C" w14:textId="77777777" w:rsidR="00506F44" w:rsidRDefault="00506F44" w:rsidP="00506F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1429</w:t>
      </w:r>
      <w:r>
        <w:rPr>
          <w:rFonts w:cs="Times New Roman"/>
          <w:szCs w:val="24"/>
        </w:rPr>
        <w:tab/>
        <w:t>He became Rector.</w:t>
      </w:r>
    </w:p>
    <w:p w14:paraId="5EDE9739" w14:textId="77777777" w:rsidR="00506F44" w:rsidRDefault="00506F44" w:rsidP="00506F44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1C5C42EC" w14:textId="77777777" w:rsidR="00506F44" w:rsidRDefault="00506F44" w:rsidP="00506F44">
      <w:pPr>
        <w:pStyle w:val="NoSpacing"/>
        <w:ind w:left="720" w:firstLine="720"/>
        <w:jc w:val="both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146-9,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1A8009B7" w14:textId="77777777" w:rsidR="00506F44" w:rsidRDefault="00506F44" w:rsidP="00506F44">
      <w:pPr>
        <w:pStyle w:val="NoSpacing"/>
        <w:jc w:val="both"/>
        <w:rPr>
          <w:rFonts w:cs="Times New Roman"/>
          <w:szCs w:val="24"/>
        </w:rPr>
      </w:pPr>
    </w:p>
    <w:p w14:paraId="3D016AE0" w14:textId="77777777" w:rsidR="00506F44" w:rsidRDefault="00506F44" w:rsidP="00506F44">
      <w:pPr>
        <w:pStyle w:val="NoSpacing"/>
        <w:jc w:val="both"/>
        <w:rPr>
          <w:rFonts w:cs="Times New Roman"/>
          <w:szCs w:val="24"/>
        </w:rPr>
      </w:pPr>
    </w:p>
    <w:p w14:paraId="7A6DF275" w14:textId="77777777" w:rsidR="00506F44" w:rsidRDefault="00506F44" w:rsidP="00506F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15 February 2024</w:t>
      </w:r>
    </w:p>
    <w:p w14:paraId="636DFE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BAF02" w14:textId="77777777" w:rsidR="00506F44" w:rsidRDefault="00506F44" w:rsidP="009139A6">
      <w:r>
        <w:separator/>
      </w:r>
    </w:p>
  </w:endnote>
  <w:endnote w:type="continuationSeparator" w:id="0">
    <w:p w14:paraId="1322ECEB" w14:textId="77777777" w:rsidR="00506F44" w:rsidRDefault="00506F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F49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13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6E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2B46B" w14:textId="77777777" w:rsidR="00506F44" w:rsidRDefault="00506F44" w:rsidP="009139A6">
      <w:r>
        <w:separator/>
      </w:r>
    </w:p>
  </w:footnote>
  <w:footnote w:type="continuationSeparator" w:id="0">
    <w:p w14:paraId="1FBEE22C" w14:textId="77777777" w:rsidR="00506F44" w:rsidRDefault="00506F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FA3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A87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E9C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F44"/>
    <w:rsid w:val="000666E0"/>
    <w:rsid w:val="002510B7"/>
    <w:rsid w:val="00506F4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0CBAE"/>
  <w15:chartTrackingRefBased/>
  <w15:docId w15:val="{8E5B3AC7-EA19-478F-A200-7985F506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2024-02-16T17:07:00Z</dcterms:created>
  <dcterms:modified xsi:type="dcterms:W3CDTF">2024-02-16T17:09:00Z</dcterms:modified>
</cp:coreProperties>
</file>